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B320E" w14:textId="53300DA0" w:rsidR="2419F059" w:rsidRPr="00480854" w:rsidRDefault="00CB521D" w:rsidP="5A1E48CA">
      <w:pPr>
        <w:jc w:val="center"/>
        <w:rPr>
          <w:rFonts w:cs="Arial"/>
          <w:color w:val="FF0000"/>
          <w:sz w:val="44"/>
          <w:szCs w:val="44"/>
        </w:rPr>
      </w:pPr>
      <w:r>
        <w:rPr>
          <w:rFonts w:cs="Arial"/>
          <w:b/>
          <w:bCs/>
          <w:sz w:val="44"/>
          <w:szCs w:val="44"/>
        </w:rPr>
        <w:t xml:space="preserve">5.2 Beef </w:t>
      </w:r>
      <w:r w:rsidR="004E6561">
        <w:rPr>
          <w:rFonts w:cs="Arial"/>
          <w:b/>
          <w:bCs/>
          <w:sz w:val="44"/>
          <w:szCs w:val="44"/>
        </w:rPr>
        <w:t xml:space="preserve">Ecosystem </w:t>
      </w:r>
      <w:r w:rsidR="00166857" w:rsidRPr="00241FA0">
        <w:rPr>
          <w:rFonts w:cs="Arial"/>
          <w:b/>
          <w:color w:val="000000" w:themeColor="text1"/>
          <w:sz w:val="44"/>
          <w:szCs w:val="44"/>
        </w:rPr>
        <w:t>Products and</w:t>
      </w:r>
      <w:r w:rsidR="00166857">
        <w:rPr>
          <w:rFonts w:cs="Arial"/>
          <w:color w:val="000000" w:themeColor="text1"/>
          <w:sz w:val="44"/>
          <w:szCs w:val="44"/>
        </w:rPr>
        <w:t xml:space="preserve"> </w:t>
      </w:r>
      <w:r w:rsidR="004E6561">
        <w:rPr>
          <w:rFonts w:cs="Arial"/>
          <w:b/>
          <w:bCs/>
          <w:sz w:val="44"/>
          <w:szCs w:val="44"/>
        </w:rPr>
        <w:t>Services</w:t>
      </w:r>
      <w:r w:rsidR="00F15E86" w:rsidRPr="00480854">
        <w:rPr>
          <w:rFonts w:cs="Arial"/>
          <w:b/>
          <w:bCs/>
          <w:sz w:val="44"/>
          <w:szCs w:val="44"/>
        </w:rPr>
        <w:t xml:space="preserve"> Worksheet</w:t>
      </w:r>
    </w:p>
    <w:p w14:paraId="45880B0C" w14:textId="596AC313" w:rsidR="00A76E0E" w:rsidRPr="00DC5F2F" w:rsidRDefault="004E6561" w:rsidP="00DC5F2F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 xml:space="preserve">Answer these questions based on the </w:t>
      </w:r>
      <w:r w:rsidR="00B83763">
        <w:rPr>
          <w:rFonts w:cs="Arial"/>
          <w:szCs w:val="22"/>
        </w:rPr>
        <w:t>Beef</w:t>
      </w:r>
      <w:r>
        <w:rPr>
          <w:rFonts w:cs="Arial"/>
          <w:szCs w:val="22"/>
        </w:rPr>
        <w:t xml:space="preserve"> Ecosystem Services Reading, then share what you have learned with people who have read about other ecosystems</w:t>
      </w:r>
      <w:r w:rsidR="008C1BBB">
        <w:rPr>
          <w:rFonts w:cs="Arial"/>
          <w:szCs w:val="22"/>
        </w:rPr>
        <w:t>.</w:t>
      </w:r>
    </w:p>
    <w:p w14:paraId="032A840A" w14:textId="540F5FB2" w:rsidR="004E6561" w:rsidRDefault="004E6561" w:rsidP="004E6561">
      <w:pPr>
        <w:pStyle w:val="Heading2"/>
      </w:pPr>
      <w:r>
        <w:t>A. Carbon Fluxes in a Beef Ecosystem</w:t>
      </w:r>
    </w:p>
    <w:p w14:paraId="111828D6" w14:textId="79A318E4" w:rsidR="004E6561" w:rsidRDefault="004E6561" w:rsidP="004E6561">
      <w:r>
        <w:t xml:space="preserve">1. The boxes below show the </w:t>
      </w:r>
      <w:r w:rsidR="008C1BBB">
        <w:t xml:space="preserve">two main carbon pools in (or connected with) a beef </w:t>
      </w:r>
      <w:r w:rsidR="00DA1D84">
        <w:t>backgrounding operation</w:t>
      </w:r>
      <w:r w:rsidR="008C1BBB">
        <w:t xml:space="preserve">. </w:t>
      </w:r>
      <w:r>
        <w:t xml:space="preserve">Draw and label arrows to show </w:t>
      </w:r>
      <w:r w:rsidR="008C1BBB">
        <w:t>the</w:t>
      </w:r>
      <w:r>
        <w:t xml:space="preserve"> carbon </w:t>
      </w:r>
      <w:r w:rsidR="008C1BBB">
        <w:t>fluxes for each of the processes in the table for Question 2.</w:t>
      </w:r>
    </w:p>
    <w:p w14:paraId="54FB58FF" w14:textId="77777777" w:rsidR="005D31FD" w:rsidRDefault="005D31FD" w:rsidP="004E6561"/>
    <w:p w14:paraId="66E34BDF" w14:textId="7292FD89" w:rsidR="004E6561" w:rsidRDefault="005D31FD" w:rsidP="004E6561">
      <w:r w:rsidRPr="005D31F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C26CD" wp14:editId="3A689ED8">
                <wp:simplePos x="0" y="0"/>
                <wp:positionH relativeFrom="column">
                  <wp:posOffset>38100</wp:posOffset>
                </wp:positionH>
                <wp:positionV relativeFrom="paragraph">
                  <wp:posOffset>979170</wp:posOffset>
                </wp:positionV>
                <wp:extent cx="1190625" cy="541655"/>
                <wp:effectExtent l="0" t="0" r="28575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416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2D5034" w14:textId="77777777" w:rsidR="005D31FD" w:rsidRDefault="005D31FD" w:rsidP="005D31FD">
                            <w:pPr>
                              <w:jc w:val="center"/>
                            </w:pPr>
                            <w:r w:rsidRPr="00BD464A">
                              <w:t>CO</w:t>
                            </w:r>
                            <w:r w:rsidRPr="00BD464A">
                              <w:rPr>
                                <w:vertAlign w:val="subscript"/>
                              </w:rPr>
                              <w:t>2</w:t>
                            </w:r>
                            <w:r w:rsidRPr="00BD464A">
                              <w:t xml:space="preserve"> in the </w:t>
                            </w:r>
                            <w:r w:rsidRPr="00BD464A">
                              <w:br/>
                              <w:t>atmosphere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w14:anchorId="13EC26CD" id="Rectangle 1" o:spid="_x0000_s1026" style="position:absolute;margin-left:3pt;margin-top:77.1pt;width:93.75pt;height:4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" fillcolor="white [3201]" strokecolor="black [3200]" strokeweight="2pt">
                <v:textbox>
                  <w:txbxContent>
                    <w:p w14:paraId="3F2D5034" w14:textId="77777777" w:rsidR="005D31FD" w:rsidRDefault="005D31FD" w:rsidP="005D31FD">
                      <w:pPr>
                        <w:jc w:val="center"/>
                      </w:pPr>
                      <w:r w:rsidRPr="00BD464A">
                        <w:t>CO</w:t>
                      </w:r>
                      <w:r w:rsidRPr="00BD464A">
                        <w:rPr>
                          <w:vertAlign w:val="subscript"/>
                        </w:rPr>
                        <w:t>2</w:t>
                      </w:r>
                      <w:r w:rsidRPr="00BD464A">
                        <w:t xml:space="preserve"> in the </w:t>
                      </w:r>
                      <w:r w:rsidRPr="00BD464A">
                        <w:br/>
                        <w:t>atmosphere</w:t>
                      </w:r>
                    </w:p>
                  </w:txbxContent>
                </v:textbox>
              </v:rect>
            </w:pict>
          </mc:Fallback>
        </mc:AlternateContent>
      </w:r>
      <w:r w:rsidRPr="005D31F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4A832B" wp14:editId="53B0A2F6">
                <wp:simplePos x="0" y="0"/>
                <wp:positionH relativeFrom="column">
                  <wp:posOffset>80010</wp:posOffset>
                </wp:positionH>
                <wp:positionV relativeFrom="paragraph">
                  <wp:posOffset>64770</wp:posOffset>
                </wp:positionV>
                <wp:extent cx="1190625" cy="690880"/>
                <wp:effectExtent l="0" t="0" r="28575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908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B8DD3B" w14:textId="77777777" w:rsidR="005D31FD" w:rsidRDefault="005D31FD" w:rsidP="005D31FD">
                            <w:pPr>
                              <w:jc w:val="center"/>
                            </w:pPr>
                            <w:r>
                              <w:t>Organic carbon from other ecosystems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464A832B" id="Rectangle 3" o:spid="_x0000_s1027" style="position:absolute;margin-left:6.3pt;margin-top:5.1pt;width:93.75pt;height:5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" fillcolor="white [3201]" strokecolor="black [3200]" strokeweight="2pt">
                <v:textbox>
                  <w:txbxContent>
                    <w:p w14:paraId="3DB8DD3B" w14:textId="77777777" w:rsidR="005D31FD" w:rsidRDefault="005D31FD" w:rsidP="005D31FD">
                      <w:pPr>
                        <w:jc w:val="center"/>
                      </w:pPr>
                      <w:r>
                        <w:t>Organic carbon from other ecosystems</w:t>
                      </w:r>
                    </w:p>
                  </w:txbxContent>
                </v:textbox>
              </v:rect>
            </w:pict>
          </mc:Fallback>
        </mc:AlternateContent>
      </w:r>
      <w:r w:rsidRPr="005D31F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411D20" wp14:editId="634B1D51">
                <wp:simplePos x="0" y="0"/>
                <wp:positionH relativeFrom="column">
                  <wp:posOffset>2090420</wp:posOffset>
                </wp:positionH>
                <wp:positionV relativeFrom="paragraph">
                  <wp:posOffset>64770</wp:posOffset>
                </wp:positionV>
                <wp:extent cx="1190625" cy="372110"/>
                <wp:effectExtent l="0" t="0" r="28575" b="342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721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146688" w14:textId="77777777" w:rsidR="005D31FD" w:rsidRDefault="005D31FD" w:rsidP="005D31FD">
                            <w:pPr>
                              <w:jc w:val="center"/>
                            </w:pPr>
                            <w:r>
                              <w:t>Producers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3E411D20" id="Rectangle 2" o:spid="_x0000_s1028" style="position:absolute;margin-left:164.6pt;margin-top:5.1pt;width:93.75pt;height:29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" fillcolor="white [3201]" strokecolor="black [3200]" strokeweight="2pt">
                <v:textbox>
                  <w:txbxContent>
                    <w:p w14:paraId="7E146688" w14:textId="77777777" w:rsidR="005D31FD" w:rsidRDefault="005D31FD" w:rsidP="005D31FD">
                      <w:pPr>
                        <w:jc w:val="center"/>
                      </w:pPr>
                      <w:r>
                        <w:t>Producers</w:t>
                      </w:r>
                    </w:p>
                  </w:txbxContent>
                </v:textbox>
              </v:rect>
            </w:pict>
          </mc:Fallback>
        </mc:AlternateContent>
      </w:r>
      <w:r w:rsidRPr="005D31F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793DA" wp14:editId="54ABF10B">
                <wp:simplePos x="0" y="0"/>
                <wp:positionH relativeFrom="column">
                  <wp:posOffset>2089785</wp:posOffset>
                </wp:positionH>
                <wp:positionV relativeFrom="paragraph">
                  <wp:posOffset>723900</wp:posOffset>
                </wp:positionV>
                <wp:extent cx="1190625" cy="372110"/>
                <wp:effectExtent l="0" t="0" r="28575" b="3429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721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1CA688" w14:textId="77777777" w:rsidR="005D31FD" w:rsidRDefault="005D31FD" w:rsidP="005D31FD">
                            <w:pPr>
                              <w:jc w:val="center"/>
                            </w:pPr>
                            <w:r>
                              <w:t>Herbivores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265793DA" id="Rectangle 8" o:spid="_x0000_s1029" style="position:absolute;margin-left:164.55pt;margin-top:57pt;width:93.75pt;height:29.3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" fillcolor="white [3201]" strokecolor="black [3200]" strokeweight="2pt">
                <v:textbox>
                  <w:txbxContent>
                    <w:p w14:paraId="0F1CA688" w14:textId="77777777" w:rsidR="005D31FD" w:rsidRDefault="005D31FD" w:rsidP="005D31FD">
                      <w:pPr>
                        <w:jc w:val="center"/>
                      </w:pPr>
                      <w:r>
                        <w:t>Herbivores</w:t>
                      </w:r>
                    </w:p>
                  </w:txbxContent>
                </v:textbox>
              </v:rect>
            </w:pict>
          </mc:Fallback>
        </mc:AlternateContent>
      </w:r>
      <w:r w:rsidRPr="005D31F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10A1F" wp14:editId="6DE3BBE3">
                <wp:simplePos x="0" y="0"/>
                <wp:positionH relativeFrom="column">
                  <wp:posOffset>2089785</wp:posOffset>
                </wp:positionH>
                <wp:positionV relativeFrom="paragraph">
                  <wp:posOffset>1371600</wp:posOffset>
                </wp:positionV>
                <wp:extent cx="1190625" cy="372110"/>
                <wp:effectExtent l="0" t="0" r="28575" b="3429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721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545F80" w14:textId="77777777" w:rsidR="005D31FD" w:rsidRDefault="005D31FD" w:rsidP="005D31FD">
                            <w:pPr>
                              <w:jc w:val="center"/>
                            </w:pPr>
                            <w:r>
                              <w:t>Carnivores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28910A1F" id="Rectangle 9" o:spid="_x0000_s1030" style="position:absolute;margin-left:164.55pt;margin-top:108pt;width:93.75pt;height:29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" fillcolor="white [3201]" strokecolor="black [3200]" strokeweight="2pt">
                <v:textbox>
                  <w:txbxContent>
                    <w:p w14:paraId="3B545F80" w14:textId="77777777" w:rsidR="005D31FD" w:rsidRDefault="005D31FD" w:rsidP="005D31FD">
                      <w:pPr>
                        <w:jc w:val="center"/>
                      </w:pPr>
                      <w:r>
                        <w:t>Carnivores</w:t>
                      </w:r>
                    </w:p>
                  </w:txbxContent>
                </v:textbox>
              </v:rect>
            </w:pict>
          </mc:Fallback>
        </mc:AlternateContent>
      </w:r>
      <w:r w:rsidRPr="005D31F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F9A89F" wp14:editId="57583485">
                <wp:simplePos x="0" y="0"/>
                <wp:positionH relativeFrom="column">
                  <wp:posOffset>3557905</wp:posOffset>
                </wp:positionH>
                <wp:positionV relativeFrom="paragraph">
                  <wp:posOffset>1000760</wp:posOffset>
                </wp:positionV>
                <wp:extent cx="1190625" cy="509905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099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8217F2" w14:textId="77777777" w:rsidR="005D31FD" w:rsidRDefault="005D31FD" w:rsidP="005D31FD">
                            <w:pPr>
                              <w:jc w:val="center"/>
                            </w:pPr>
                            <w:r>
                              <w:t>Soil organic carbon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68F9A89F" id="Rectangle 10" o:spid="_x0000_s1031" style="position:absolute;margin-left:280.15pt;margin-top:78.8pt;width:93.75pt;height:40.1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" fillcolor="white [3201]" strokecolor="black [3200]" strokeweight="2pt">
                <v:textbox>
                  <w:txbxContent>
                    <w:p w14:paraId="778217F2" w14:textId="77777777" w:rsidR="005D31FD" w:rsidRDefault="005D31FD" w:rsidP="005D31FD">
                      <w:pPr>
                        <w:jc w:val="center"/>
                      </w:pPr>
                      <w:r>
                        <w:t>Soil organic carbon</w:t>
                      </w:r>
                    </w:p>
                  </w:txbxContent>
                </v:textbox>
              </v:rect>
            </w:pict>
          </mc:Fallback>
        </mc:AlternateContent>
      </w:r>
      <w:r w:rsidRPr="005D31F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A6FECA" wp14:editId="2F973850">
                <wp:simplePos x="0" y="0"/>
                <wp:positionH relativeFrom="column">
                  <wp:posOffset>4513580</wp:posOffset>
                </wp:positionH>
                <wp:positionV relativeFrom="paragraph">
                  <wp:posOffset>53975</wp:posOffset>
                </wp:positionV>
                <wp:extent cx="1190625" cy="691116"/>
                <wp:effectExtent l="0" t="0" r="28575" b="203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9111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7E9006" w14:textId="77777777" w:rsidR="005D31FD" w:rsidRDefault="005D31FD" w:rsidP="005D31FD">
                            <w:pPr>
                              <w:jc w:val="center"/>
                            </w:pPr>
                            <w:r>
                              <w:t>Humans in other ecosystems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01A6FECA" id="Rectangle 11" o:spid="_x0000_s1032" style="position:absolute;margin-left:355.4pt;margin-top:4.25pt;width:93.75pt;height:54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" fillcolor="white [3201]" strokecolor="black [3200]" strokeweight="2pt">
                <v:textbox>
                  <w:txbxContent>
                    <w:p w14:paraId="557E9006" w14:textId="77777777" w:rsidR="005D31FD" w:rsidRDefault="005D31FD" w:rsidP="005D31FD">
                      <w:pPr>
                        <w:jc w:val="center"/>
                      </w:pPr>
                      <w:r>
                        <w:t>Humans in other ecosystems</w:t>
                      </w:r>
                    </w:p>
                  </w:txbxContent>
                </v:textbox>
              </v:rect>
            </w:pict>
          </mc:Fallback>
        </mc:AlternateContent>
      </w:r>
    </w:p>
    <w:p w14:paraId="38E28859" w14:textId="15BB430A" w:rsidR="004E6561" w:rsidRDefault="004E6561" w:rsidP="004E6561"/>
    <w:p w14:paraId="65958C1B" w14:textId="620773CE" w:rsidR="004E6561" w:rsidRDefault="004E6561" w:rsidP="004E6561"/>
    <w:p w14:paraId="464F7C65" w14:textId="77777777" w:rsidR="004E6561" w:rsidRDefault="004E6561" w:rsidP="004E6561"/>
    <w:p w14:paraId="726412A5" w14:textId="77777777" w:rsidR="004E6561" w:rsidRDefault="004E6561" w:rsidP="004E6561"/>
    <w:p w14:paraId="042C29A0" w14:textId="5AA29863" w:rsidR="004E6561" w:rsidRDefault="004E6561" w:rsidP="004E6561"/>
    <w:p w14:paraId="2ABCF897" w14:textId="034DE289" w:rsidR="005D31FD" w:rsidRDefault="005D31FD" w:rsidP="004E6561"/>
    <w:p w14:paraId="5DF861C2" w14:textId="1CCB2DF7" w:rsidR="005D31FD" w:rsidRDefault="005D31FD" w:rsidP="004E6561"/>
    <w:p w14:paraId="39AF2915" w14:textId="0FC7E7FE" w:rsidR="005D31FD" w:rsidRDefault="005D31FD" w:rsidP="004E6561"/>
    <w:p w14:paraId="031BBB31" w14:textId="59E8F7F4" w:rsidR="005D31FD" w:rsidRDefault="005D31FD" w:rsidP="004E6561"/>
    <w:p w14:paraId="597D2B7A" w14:textId="77777777" w:rsidR="005D31FD" w:rsidRDefault="005D31FD" w:rsidP="004E6561"/>
    <w:p w14:paraId="3834AA80" w14:textId="5AF64DFF" w:rsidR="00DF7FEC" w:rsidRDefault="004E6561" w:rsidP="004E6561">
      <w:r>
        <w:t xml:space="preserve">2. Here are some processes that happen in a </w:t>
      </w:r>
      <w:r w:rsidR="00240728">
        <w:t>beef farm</w:t>
      </w:r>
      <w:r>
        <w:t xml:space="preserve"> ecosystem.  </w:t>
      </w:r>
      <w:r w:rsidR="005D31FD">
        <w:t>Describe how each process moves carbon from one pool to another.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6408"/>
      </w:tblGrid>
      <w:tr w:rsidR="004E6561" w:rsidRPr="00B80BC1" w14:paraId="3FE5537C" w14:textId="77777777" w:rsidTr="008C5369">
        <w:tc>
          <w:tcPr>
            <w:tcW w:w="3168" w:type="dxa"/>
            <w:vAlign w:val="center"/>
          </w:tcPr>
          <w:p w14:paraId="5E24D180" w14:textId="77777777" w:rsidR="004E6561" w:rsidRPr="00B80BC1" w:rsidRDefault="004E6561" w:rsidP="008C536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Process</w:t>
            </w:r>
          </w:p>
        </w:tc>
        <w:tc>
          <w:tcPr>
            <w:tcW w:w="6408" w:type="dxa"/>
          </w:tcPr>
          <w:p w14:paraId="4585FA6F" w14:textId="4EFEFA42" w:rsidR="004E6561" w:rsidRPr="00B80BC1" w:rsidRDefault="005D31FD" w:rsidP="00D162D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How the Process Moves Carbon Between Pools</w:t>
            </w:r>
          </w:p>
        </w:tc>
      </w:tr>
      <w:tr w:rsidR="004E6561" w14:paraId="0980D0D2" w14:textId="77777777" w:rsidTr="001844AC">
        <w:trPr>
          <w:trHeight w:val="1008"/>
        </w:trPr>
        <w:tc>
          <w:tcPr>
            <w:tcW w:w="3168" w:type="dxa"/>
          </w:tcPr>
          <w:p w14:paraId="5BC089BF" w14:textId="2FE7A33A" w:rsidR="008C5369" w:rsidRDefault="004E6561" w:rsidP="00016620">
            <w:pPr>
              <w:jc w:val="center"/>
            </w:pPr>
            <w:bookmarkStart w:id="0" w:name="_GoBack" w:colFirst="0" w:colLast="1"/>
            <w:r>
              <w:t>The wind blows, carrying CO</w:t>
            </w:r>
            <w:r w:rsidRPr="00B80BC1">
              <w:rPr>
                <w:vertAlign w:val="subscript"/>
              </w:rPr>
              <w:t>2</w:t>
            </w:r>
            <w:r>
              <w:t xml:space="preserve"> into and out of the beef farm.</w:t>
            </w:r>
          </w:p>
        </w:tc>
        <w:tc>
          <w:tcPr>
            <w:tcW w:w="6408" w:type="dxa"/>
          </w:tcPr>
          <w:p w14:paraId="04714C17" w14:textId="77777777" w:rsidR="004E6561" w:rsidRDefault="004E6561" w:rsidP="00D162D4"/>
        </w:tc>
      </w:tr>
      <w:tr w:rsidR="00016620" w14:paraId="23966FC8" w14:textId="77777777" w:rsidTr="001844AC">
        <w:trPr>
          <w:trHeight w:val="1008"/>
        </w:trPr>
        <w:tc>
          <w:tcPr>
            <w:tcW w:w="3168" w:type="dxa"/>
          </w:tcPr>
          <w:p w14:paraId="46FF51CE" w14:textId="3D1B0117" w:rsidR="00016620" w:rsidRDefault="00016620" w:rsidP="00016620">
            <w:pPr>
              <w:jc w:val="center"/>
            </w:pPr>
            <w:r>
              <w:t>Cows move and breathe</w:t>
            </w:r>
          </w:p>
        </w:tc>
        <w:tc>
          <w:tcPr>
            <w:tcW w:w="6408" w:type="dxa"/>
          </w:tcPr>
          <w:p w14:paraId="4BF22586" w14:textId="77777777" w:rsidR="00016620" w:rsidRDefault="00016620" w:rsidP="00BF313B"/>
        </w:tc>
      </w:tr>
      <w:tr w:rsidR="00016620" w14:paraId="450BFD33" w14:textId="77777777" w:rsidTr="001844AC">
        <w:trPr>
          <w:trHeight w:val="1008"/>
        </w:trPr>
        <w:tc>
          <w:tcPr>
            <w:tcW w:w="3168" w:type="dxa"/>
          </w:tcPr>
          <w:p w14:paraId="5D4B06EC" w14:textId="734E4FC6" w:rsidR="00016620" w:rsidRDefault="00016620" w:rsidP="00016620">
            <w:pPr>
              <w:jc w:val="center"/>
            </w:pPr>
            <w:r>
              <w:t>Grasses chosen by humans grow</w:t>
            </w:r>
          </w:p>
        </w:tc>
        <w:tc>
          <w:tcPr>
            <w:tcW w:w="6408" w:type="dxa"/>
          </w:tcPr>
          <w:p w14:paraId="22557F93" w14:textId="77777777" w:rsidR="00016620" w:rsidRDefault="00016620" w:rsidP="00BF313B"/>
        </w:tc>
      </w:tr>
      <w:tr w:rsidR="00016620" w14:paraId="43CE4DD3" w14:textId="77777777" w:rsidTr="001844AC">
        <w:trPr>
          <w:trHeight w:val="1008"/>
        </w:trPr>
        <w:tc>
          <w:tcPr>
            <w:tcW w:w="3168" w:type="dxa"/>
          </w:tcPr>
          <w:p w14:paraId="77FD5C59" w14:textId="1044AEFF" w:rsidR="00016620" w:rsidRDefault="00016620" w:rsidP="0077102A">
            <w:pPr>
              <w:jc w:val="center"/>
            </w:pPr>
            <w:r>
              <w:t>The cows eat corn grain</w:t>
            </w:r>
            <w:r w:rsidR="0077102A">
              <w:t xml:space="preserve"> and</w:t>
            </w:r>
            <w:r>
              <w:t xml:space="preserve"> hay </w:t>
            </w:r>
            <w:r w:rsidR="0077102A">
              <w:t>from other farms</w:t>
            </w:r>
            <w:r>
              <w:t>.</w:t>
            </w:r>
          </w:p>
        </w:tc>
        <w:tc>
          <w:tcPr>
            <w:tcW w:w="6408" w:type="dxa"/>
          </w:tcPr>
          <w:p w14:paraId="4DCCC5D5" w14:textId="77777777" w:rsidR="00016620" w:rsidRDefault="00016620" w:rsidP="00BF313B"/>
        </w:tc>
      </w:tr>
      <w:tr w:rsidR="00B733B7" w14:paraId="1E4197CA" w14:textId="77777777" w:rsidTr="001844AC">
        <w:trPr>
          <w:trHeight w:val="1008"/>
        </w:trPr>
        <w:tc>
          <w:tcPr>
            <w:tcW w:w="3168" w:type="dxa"/>
          </w:tcPr>
          <w:p w14:paraId="0A097881" w14:textId="1FE2C34A" w:rsidR="00B733B7" w:rsidRDefault="001844AC" w:rsidP="0077102A">
            <w:pPr>
              <w:jc w:val="center"/>
            </w:pPr>
            <w:r>
              <w:t>Humans eat beef from the cows</w:t>
            </w:r>
          </w:p>
        </w:tc>
        <w:tc>
          <w:tcPr>
            <w:tcW w:w="6408" w:type="dxa"/>
          </w:tcPr>
          <w:p w14:paraId="2860A25D" w14:textId="77777777" w:rsidR="00B733B7" w:rsidRDefault="00B733B7" w:rsidP="00BF313B"/>
        </w:tc>
      </w:tr>
      <w:bookmarkEnd w:id="0"/>
    </w:tbl>
    <w:p w14:paraId="1A20C925" w14:textId="77777777" w:rsidR="00DF7FEC" w:rsidRDefault="00DF7FEC" w:rsidP="00016620">
      <w:pPr>
        <w:rPr>
          <w:rFonts w:ascii="Calibri" w:hAnsi="Calibri"/>
          <w:color w:val="FF0000"/>
          <w:sz w:val="23"/>
          <w:szCs w:val="23"/>
          <w:shd w:val="clear" w:color="auto" w:fill="FFFFFF"/>
        </w:rPr>
      </w:pPr>
    </w:p>
    <w:p w14:paraId="300C9D16" w14:textId="3F0CBF62" w:rsidR="005D31FD" w:rsidRDefault="005D31FD" w:rsidP="005D31FD">
      <w:r>
        <w:lastRenderedPageBreak/>
        <w:t>3. The wind blows through the beef farm all year.  If you could measure all the CO</w:t>
      </w:r>
      <w:r w:rsidRPr="000306AA">
        <w:rPr>
          <w:vertAlign w:val="subscript"/>
        </w:rPr>
        <w:t>2</w:t>
      </w:r>
      <w:r>
        <w:t xml:space="preserve"> in the wind blowing into the beef farm and compare it with all the CO</w:t>
      </w:r>
      <w:r w:rsidRPr="000306AA">
        <w:rPr>
          <w:vertAlign w:val="subscript"/>
        </w:rPr>
        <w:t>2</w:t>
      </w:r>
      <w:r>
        <w:t>in the wind blowing out of the beef farm, what would you expect to find?</w:t>
      </w:r>
    </w:p>
    <w:p w14:paraId="6EF32B28" w14:textId="262D7C1F" w:rsidR="005D31FD" w:rsidRDefault="005D31FD" w:rsidP="005D31FD">
      <w:pPr>
        <w:pStyle w:val="ListParagraph"/>
        <w:numPr>
          <w:ilvl w:val="0"/>
          <w:numId w:val="34"/>
        </w:numPr>
      </w:pPr>
      <w:r>
        <w:t>There would be a little more CO</w:t>
      </w:r>
      <w:r w:rsidRPr="000306AA">
        <w:rPr>
          <w:vertAlign w:val="subscript"/>
        </w:rPr>
        <w:t>2</w:t>
      </w:r>
      <w:r w:rsidR="00DA1D84">
        <w:rPr>
          <w:vertAlign w:val="subscript"/>
        </w:rPr>
        <w:t xml:space="preserve"> </w:t>
      </w:r>
      <w:r>
        <w:t>in the wind blowing in</w:t>
      </w:r>
    </w:p>
    <w:p w14:paraId="01CB9964" w14:textId="39FF8974" w:rsidR="005D31FD" w:rsidRDefault="005D31FD" w:rsidP="005D31FD">
      <w:pPr>
        <w:pStyle w:val="ListParagraph"/>
        <w:numPr>
          <w:ilvl w:val="0"/>
          <w:numId w:val="34"/>
        </w:numPr>
      </w:pPr>
      <w:r>
        <w:t>There would be a little more CO</w:t>
      </w:r>
      <w:r w:rsidRPr="000306AA">
        <w:rPr>
          <w:vertAlign w:val="subscript"/>
        </w:rPr>
        <w:t>2</w:t>
      </w:r>
      <w:r w:rsidR="00DA1D84">
        <w:rPr>
          <w:vertAlign w:val="subscript"/>
        </w:rPr>
        <w:t xml:space="preserve"> </w:t>
      </w:r>
      <w:r>
        <w:t>in the wind blowing out</w:t>
      </w:r>
    </w:p>
    <w:p w14:paraId="7AC84E8B" w14:textId="1B48F8F7" w:rsidR="005D31FD" w:rsidRDefault="005D31FD" w:rsidP="005D31FD">
      <w:pPr>
        <w:pStyle w:val="ListParagraph"/>
        <w:numPr>
          <w:ilvl w:val="0"/>
          <w:numId w:val="34"/>
        </w:numPr>
      </w:pPr>
      <w:r>
        <w:t>There would be just as much CO</w:t>
      </w:r>
      <w:r w:rsidRPr="000306AA">
        <w:rPr>
          <w:vertAlign w:val="subscript"/>
        </w:rPr>
        <w:t>2</w:t>
      </w:r>
      <w:r w:rsidR="00DA1D84">
        <w:rPr>
          <w:vertAlign w:val="subscript"/>
        </w:rPr>
        <w:t xml:space="preserve"> </w:t>
      </w:r>
      <w:r>
        <w:t>in the wind blowing in and the wind blowing out</w:t>
      </w:r>
    </w:p>
    <w:p w14:paraId="717A13B2" w14:textId="77777777" w:rsidR="005D31FD" w:rsidRDefault="005D31FD" w:rsidP="005D31FD"/>
    <w:p w14:paraId="7352857A" w14:textId="77777777" w:rsidR="005D31FD" w:rsidRPr="00A10A82" w:rsidRDefault="005D31FD" w:rsidP="005D31FD">
      <w:r>
        <w:t>Explain your answer.</w:t>
      </w:r>
    </w:p>
    <w:p w14:paraId="3FD7963A" w14:textId="77777777" w:rsidR="005D31FD" w:rsidRPr="00922AB5" w:rsidRDefault="005D31FD" w:rsidP="005D31FD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5D31FD" w:rsidRPr="00123C3D" w14:paraId="5756B1C4" w14:textId="77777777" w:rsidTr="00623E03">
        <w:trPr>
          <w:trHeight w:val="521"/>
        </w:trPr>
        <w:tc>
          <w:tcPr>
            <w:tcW w:w="9576" w:type="dxa"/>
          </w:tcPr>
          <w:p w14:paraId="4CAB011E" w14:textId="77777777" w:rsidR="005D31FD" w:rsidRPr="00123C3D" w:rsidRDefault="005D31FD" w:rsidP="00623E03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5D31FD" w:rsidRPr="00123C3D" w14:paraId="6184DB10" w14:textId="77777777" w:rsidTr="00623E03">
        <w:tc>
          <w:tcPr>
            <w:tcW w:w="9576" w:type="dxa"/>
          </w:tcPr>
          <w:p w14:paraId="33EE8C30" w14:textId="77777777" w:rsidR="005D31FD" w:rsidRPr="00123C3D" w:rsidRDefault="005D31FD" w:rsidP="00623E03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5D31FD" w:rsidRPr="00123C3D" w14:paraId="40112271" w14:textId="77777777" w:rsidTr="00623E03">
        <w:tc>
          <w:tcPr>
            <w:tcW w:w="9576" w:type="dxa"/>
          </w:tcPr>
          <w:p w14:paraId="40D4D58C" w14:textId="77777777" w:rsidR="005D31FD" w:rsidRPr="00123C3D" w:rsidRDefault="005D31FD" w:rsidP="00623E03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5D31FD" w:rsidRPr="00123C3D" w14:paraId="32D98F84" w14:textId="77777777" w:rsidTr="00623E03">
        <w:tc>
          <w:tcPr>
            <w:tcW w:w="9576" w:type="dxa"/>
          </w:tcPr>
          <w:p w14:paraId="6C6326EF" w14:textId="77777777" w:rsidR="005D31FD" w:rsidRPr="00123C3D" w:rsidRDefault="005D31FD" w:rsidP="00623E03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76D15CB7" w14:textId="77777777" w:rsidR="00DF7FEC" w:rsidRDefault="00DF7FEC" w:rsidP="005D31FD">
      <w:pPr>
        <w:rPr>
          <w:rFonts w:ascii="Calibri" w:hAnsi="Calibri"/>
          <w:color w:val="FF0000"/>
          <w:sz w:val="23"/>
          <w:szCs w:val="23"/>
          <w:shd w:val="clear" w:color="auto" w:fill="FFFFFF"/>
        </w:rPr>
      </w:pPr>
    </w:p>
    <w:p w14:paraId="3C1F2CBB" w14:textId="305CEEC9" w:rsidR="00480854" w:rsidRPr="00480854" w:rsidRDefault="00DC5F2F" w:rsidP="00480854">
      <w:pPr>
        <w:pStyle w:val="Heading2"/>
        <w:rPr>
          <w:rFonts w:cs="Arial"/>
          <w:color w:val="FF0000"/>
        </w:rPr>
      </w:pPr>
      <w:r>
        <w:rPr>
          <w:rFonts w:cs="Arial"/>
        </w:rPr>
        <w:t xml:space="preserve">B. Ecosystem Services in a </w:t>
      </w:r>
      <w:r w:rsidR="00240728">
        <w:rPr>
          <w:rFonts w:cs="Arial"/>
        </w:rPr>
        <w:t>Beef Farm</w:t>
      </w:r>
      <w:r>
        <w:rPr>
          <w:rFonts w:cs="Arial"/>
        </w:rPr>
        <w:t xml:space="preserve"> Ecosystem</w:t>
      </w:r>
    </w:p>
    <w:p w14:paraId="4FFBDA01" w14:textId="3A33D671" w:rsidR="00DC5F2F" w:rsidRDefault="00DC5F2F" w:rsidP="00DC5F2F">
      <w:r>
        <w:t>Explain some of the main ways that a beef farm provides materials and ecosystem services that are useful to humans.</w:t>
      </w:r>
    </w:p>
    <w:p w14:paraId="2FADCFE1" w14:textId="77777777" w:rsidR="00480854" w:rsidRPr="00480854" w:rsidRDefault="00480854" w:rsidP="00480854">
      <w:pPr>
        <w:rPr>
          <w:rFonts w:cs="Arial"/>
          <w:noProof/>
          <w:color w:val="FF0000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480854" w:rsidRPr="00480854" w14:paraId="17B739AD" w14:textId="77777777" w:rsidTr="00996461">
        <w:tc>
          <w:tcPr>
            <w:tcW w:w="9576" w:type="dxa"/>
          </w:tcPr>
          <w:p w14:paraId="3A0CCA3C" w14:textId="77777777" w:rsidR="00480854" w:rsidRPr="00480854" w:rsidRDefault="00480854" w:rsidP="00996461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480854" w:rsidRPr="00480854" w14:paraId="20FCE9DE" w14:textId="77777777" w:rsidTr="00996461">
        <w:tc>
          <w:tcPr>
            <w:tcW w:w="9576" w:type="dxa"/>
          </w:tcPr>
          <w:p w14:paraId="6B2C63C8" w14:textId="77777777" w:rsidR="00480854" w:rsidRPr="00480854" w:rsidRDefault="00480854" w:rsidP="00996461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480854" w:rsidRPr="00480854" w14:paraId="44A8153A" w14:textId="77777777" w:rsidTr="00996461">
        <w:tc>
          <w:tcPr>
            <w:tcW w:w="9576" w:type="dxa"/>
          </w:tcPr>
          <w:p w14:paraId="21A4A704" w14:textId="77777777" w:rsidR="00480854" w:rsidRPr="00480854" w:rsidRDefault="00480854" w:rsidP="00996461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480854" w:rsidRPr="00480854" w14:paraId="4DDEA7FD" w14:textId="77777777" w:rsidTr="00996461">
        <w:tc>
          <w:tcPr>
            <w:tcW w:w="9576" w:type="dxa"/>
          </w:tcPr>
          <w:p w14:paraId="7F432490" w14:textId="77777777" w:rsidR="00480854" w:rsidRPr="00480854" w:rsidRDefault="00480854" w:rsidP="00996461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70F2D1B2" w14:textId="77777777" w:rsidR="00480854" w:rsidRDefault="00480854" w:rsidP="00480854"/>
    <w:p w14:paraId="434041B5" w14:textId="35FA38EA" w:rsidR="006D3FD2" w:rsidRPr="00F27131" w:rsidRDefault="006D3FD2" w:rsidP="006D3FD2">
      <w:pPr>
        <w:pStyle w:val="Heading2"/>
        <w:rPr>
          <w:rFonts w:cs="Arial"/>
          <w:color w:val="FF0000"/>
        </w:rPr>
      </w:pPr>
      <w:r>
        <w:rPr>
          <w:rFonts w:cs="Arial"/>
        </w:rPr>
        <w:t>C</w:t>
      </w:r>
      <w:r w:rsidRPr="00F27131">
        <w:rPr>
          <w:rFonts w:cs="Arial"/>
        </w:rPr>
        <w:t xml:space="preserve">. </w:t>
      </w:r>
      <w:r w:rsidR="00F5415D">
        <w:rPr>
          <w:rFonts w:cs="Arial"/>
        </w:rPr>
        <w:t>Carbon in</w:t>
      </w:r>
      <w:r w:rsidRPr="00F27131">
        <w:rPr>
          <w:rFonts w:cs="Arial"/>
        </w:rPr>
        <w:t xml:space="preserve"> a Beef Farm Ecosystem</w:t>
      </w:r>
    </w:p>
    <w:p w14:paraId="2DF50189" w14:textId="5B663F66" w:rsidR="00F27131" w:rsidRPr="00DF7FEC" w:rsidRDefault="00724BD6" w:rsidP="00F27131">
      <w:pPr>
        <w:spacing w:before="120"/>
        <w:rPr>
          <w:rFonts w:eastAsia="MS Mincho" w:cs="Arial"/>
          <w:szCs w:val="22"/>
        </w:rPr>
      </w:pPr>
      <w:r>
        <w:rPr>
          <w:rFonts w:eastAsia="MS Mincho" w:cs="Arial"/>
          <w:szCs w:val="22"/>
        </w:rPr>
        <w:t>Around a</w:t>
      </w:r>
      <w:r w:rsidR="00F27131" w:rsidRPr="00DF7FEC">
        <w:rPr>
          <w:rFonts w:eastAsia="MS Mincho" w:cs="Arial"/>
          <w:szCs w:val="22"/>
        </w:rPr>
        <w:t xml:space="preserve"> beef farm ecosystem, how would you expect the amount of carbon dioxide in the air to change in the </w:t>
      </w:r>
      <w:r w:rsidR="00F27131" w:rsidRPr="00DF7FEC">
        <w:rPr>
          <w:rFonts w:eastAsia="MS Mincho" w:cs="Arial"/>
          <w:b/>
          <w:szCs w:val="22"/>
        </w:rPr>
        <w:t xml:space="preserve">summer?  </w:t>
      </w:r>
      <w:r w:rsidR="00F27131" w:rsidRPr="00DF7FEC">
        <w:rPr>
          <w:rFonts w:eastAsia="MS Mincho" w:cs="Arial"/>
          <w:szCs w:val="22"/>
        </w:rPr>
        <w:t xml:space="preserve">The amount of carbon dioxide in the air around the beef farm (choose one): </w:t>
      </w:r>
    </w:p>
    <w:tbl>
      <w:tblPr>
        <w:tblStyle w:val="TableGrid"/>
        <w:tblW w:w="4343" w:type="dxa"/>
        <w:tblInd w:w="3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3"/>
      </w:tblGrid>
      <w:tr w:rsidR="00DF7FEC" w:rsidRPr="00DF7FEC" w14:paraId="57BECC69" w14:textId="77777777" w:rsidTr="00DF7FEC">
        <w:tc>
          <w:tcPr>
            <w:tcW w:w="4343" w:type="dxa"/>
          </w:tcPr>
          <w:p w14:paraId="3431E413" w14:textId="2F6488BC" w:rsidR="00F27131" w:rsidRPr="00DF7FEC" w:rsidRDefault="00F27131" w:rsidP="00F27131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rPr>
                <w:rFonts w:cs="Arial"/>
                <w:szCs w:val="22"/>
              </w:rPr>
            </w:pPr>
            <w:r w:rsidRPr="00DF7FEC">
              <w:rPr>
                <w:rFonts w:cs="Arial"/>
                <w:szCs w:val="22"/>
              </w:rPr>
              <w:t>Would increase</w:t>
            </w:r>
          </w:p>
          <w:p w14:paraId="79077D72" w14:textId="77777777" w:rsidR="00F27131" w:rsidRPr="00DF7FEC" w:rsidRDefault="00F27131" w:rsidP="00F27131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rPr>
                <w:rFonts w:cs="Arial"/>
                <w:szCs w:val="22"/>
              </w:rPr>
            </w:pPr>
            <w:r w:rsidRPr="00DF7FEC">
              <w:rPr>
                <w:rFonts w:cs="Arial"/>
                <w:szCs w:val="22"/>
              </w:rPr>
              <w:t>Would decrease</w:t>
            </w:r>
          </w:p>
          <w:p w14:paraId="5578AFBD" w14:textId="3EDE53C3" w:rsidR="00F27131" w:rsidRPr="00DF7FEC" w:rsidRDefault="00F27131" w:rsidP="00F27131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rPr>
                <w:rFonts w:cs="Arial"/>
                <w:szCs w:val="22"/>
              </w:rPr>
            </w:pPr>
            <w:r w:rsidRPr="00DF7FEC">
              <w:rPr>
                <w:rFonts w:cs="Arial"/>
                <w:szCs w:val="22"/>
              </w:rPr>
              <w:t>Would stay about the same</w:t>
            </w:r>
          </w:p>
        </w:tc>
      </w:tr>
    </w:tbl>
    <w:p w14:paraId="4F8D7904" w14:textId="77777777" w:rsidR="00F27131" w:rsidRDefault="00F27131" w:rsidP="00F27131">
      <w:pPr>
        <w:rPr>
          <w:rFonts w:eastAsia="MS Mincho" w:cs="Arial"/>
          <w:szCs w:val="22"/>
        </w:rPr>
      </w:pPr>
    </w:p>
    <w:p w14:paraId="2757CD67" w14:textId="77777777" w:rsidR="00F5415D" w:rsidRDefault="00F5415D" w:rsidP="00F27131">
      <w:pPr>
        <w:rPr>
          <w:rFonts w:eastAsia="MS Mincho" w:cs="Arial"/>
          <w:szCs w:val="22"/>
        </w:rPr>
      </w:pPr>
    </w:p>
    <w:p w14:paraId="6E6FB943" w14:textId="77777777" w:rsidR="00F5415D" w:rsidRDefault="00F5415D" w:rsidP="00F27131">
      <w:pPr>
        <w:rPr>
          <w:rFonts w:eastAsia="MS Mincho" w:cs="Arial"/>
          <w:szCs w:val="22"/>
        </w:rPr>
      </w:pPr>
    </w:p>
    <w:p w14:paraId="4F233F2B" w14:textId="77777777" w:rsidR="00F5415D" w:rsidRDefault="00F5415D" w:rsidP="00F27131">
      <w:pPr>
        <w:rPr>
          <w:rFonts w:eastAsia="MS Mincho" w:cs="Arial"/>
          <w:szCs w:val="22"/>
        </w:rPr>
      </w:pPr>
    </w:p>
    <w:p w14:paraId="163B29F8" w14:textId="77777777" w:rsidR="00F5415D" w:rsidRPr="00DF7FEC" w:rsidRDefault="00F5415D" w:rsidP="00F27131">
      <w:pPr>
        <w:rPr>
          <w:rFonts w:eastAsia="MS Mincho" w:cs="Arial"/>
          <w:szCs w:val="22"/>
        </w:rPr>
      </w:pPr>
    </w:p>
    <w:p w14:paraId="016867FF" w14:textId="53874A9C" w:rsidR="00F27131" w:rsidRDefault="00F27131" w:rsidP="00F27131">
      <w:pPr>
        <w:rPr>
          <w:rFonts w:eastAsia="MS Mincho" w:cs="Arial"/>
          <w:szCs w:val="22"/>
        </w:rPr>
      </w:pPr>
      <w:r w:rsidRPr="00DF7FEC">
        <w:rPr>
          <w:rFonts w:eastAsia="MS Mincho" w:cs="Arial"/>
          <w:szCs w:val="22"/>
        </w:rPr>
        <w:lastRenderedPageBreak/>
        <w:t>Explain your answer.  What might cause the amount of CO</w:t>
      </w:r>
      <w:r w:rsidRPr="00DF7FEC">
        <w:rPr>
          <w:rFonts w:eastAsia="MS Mincho" w:cs="Arial"/>
          <w:szCs w:val="22"/>
          <w:vertAlign w:val="subscript"/>
        </w:rPr>
        <w:t>2</w:t>
      </w:r>
      <w:r w:rsidRPr="00DF7FEC">
        <w:rPr>
          <w:rFonts w:eastAsia="MS Mincho" w:cs="Arial"/>
          <w:szCs w:val="22"/>
        </w:rPr>
        <w:t xml:space="preserve"> in the air around the beef farm to change during the summer? </w:t>
      </w:r>
    </w:p>
    <w:p w14:paraId="2B0A071E" w14:textId="77777777" w:rsidR="00DA1D84" w:rsidRPr="00DF7FEC" w:rsidRDefault="00DA1D84" w:rsidP="00F27131">
      <w:pPr>
        <w:rPr>
          <w:rFonts w:eastAsia="MS Mincho" w:cs="Arial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DF7FEC" w:rsidRPr="00480854" w14:paraId="00BA7A2E" w14:textId="77777777" w:rsidTr="00BF313B">
        <w:tc>
          <w:tcPr>
            <w:tcW w:w="9576" w:type="dxa"/>
          </w:tcPr>
          <w:p w14:paraId="6CA49379" w14:textId="77777777" w:rsidR="00DF7FEC" w:rsidRPr="00480854" w:rsidRDefault="00DF7FEC" w:rsidP="00BF313B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DF7FEC" w:rsidRPr="00480854" w14:paraId="1B24A8CF" w14:textId="77777777" w:rsidTr="00BF313B">
        <w:tc>
          <w:tcPr>
            <w:tcW w:w="9576" w:type="dxa"/>
          </w:tcPr>
          <w:p w14:paraId="0CEDD583" w14:textId="77777777" w:rsidR="00DF7FEC" w:rsidRPr="00480854" w:rsidRDefault="00DF7FEC" w:rsidP="00BF313B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DF7FEC" w:rsidRPr="00480854" w14:paraId="2ECB12B9" w14:textId="77777777" w:rsidTr="00BF313B">
        <w:tc>
          <w:tcPr>
            <w:tcW w:w="9576" w:type="dxa"/>
          </w:tcPr>
          <w:p w14:paraId="686CBE3D" w14:textId="77777777" w:rsidR="00DF7FEC" w:rsidRPr="00480854" w:rsidRDefault="00DF7FEC" w:rsidP="00BF313B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DF7FEC" w:rsidRPr="00480854" w14:paraId="16398875" w14:textId="77777777" w:rsidTr="00BF313B">
        <w:tc>
          <w:tcPr>
            <w:tcW w:w="9576" w:type="dxa"/>
          </w:tcPr>
          <w:p w14:paraId="3F9A1C39" w14:textId="77777777" w:rsidR="00DF7FEC" w:rsidRPr="00480854" w:rsidRDefault="00DF7FEC" w:rsidP="00BF313B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509A1C65" w14:textId="77777777" w:rsidR="006D3FD2" w:rsidRPr="00480854" w:rsidRDefault="006D3FD2" w:rsidP="00480854"/>
    <w:p w14:paraId="3E864FF0" w14:textId="6521C3A2" w:rsidR="00753653" w:rsidRPr="00480854" w:rsidRDefault="006D3FD2" w:rsidP="5A1E48CA">
      <w:pPr>
        <w:pStyle w:val="Heading2"/>
        <w:rPr>
          <w:rFonts w:cs="Arial"/>
          <w:color w:val="FF0000"/>
        </w:rPr>
      </w:pPr>
      <w:r>
        <w:rPr>
          <w:rFonts w:cs="Arial"/>
        </w:rPr>
        <w:t>D</w:t>
      </w:r>
      <w:r w:rsidR="5A1E48CA" w:rsidRPr="00480854">
        <w:rPr>
          <w:rFonts w:cs="Arial"/>
        </w:rPr>
        <w:t xml:space="preserve">. Something interesting </w:t>
      </w:r>
      <w:r>
        <w:rPr>
          <w:rFonts w:cs="Arial"/>
        </w:rPr>
        <w:t>that you learned</w:t>
      </w:r>
    </w:p>
    <w:p w14:paraId="6D1FA6CA" w14:textId="292DFD0F" w:rsidR="00BC5A8F" w:rsidRPr="00480854" w:rsidRDefault="00BC5A8F" w:rsidP="00BC5A8F">
      <w:pPr>
        <w:rPr>
          <w:rFonts w:cs="Arial"/>
          <w:szCs w:val="22"/>
        </w:rPr>
      </w:pPr>
      <w:r w:rsidRPr="00480854">
        <w:rPr>
          <w:rFonts w:cs="Arial"/>
          <w:szCs w:val="22"/>
        </w:rPr>
        <w:t xml:space="preserve">What is something interesting that you learned about </w:t>
      </w:r>
      <w:r w:rsidR="004E6561">
        <w:rPr>
          <w:rFonts w:cs="Arial"/>
          <w:szCs w:val="22"/>
        </w:rPr>
        <w:t>a beef farm ecosystem</w:t>
      </w:r>
      <w:r w:rsidR="003F1602" w:rsidRPr="00480854">
        <w:rPr>
          <w:rFonts w:cs="Arial"/>
          <w:szCs w:val="22"/>
        </w:rPr>
        <w:t xml:space="preserve"> from your readings and discussion</w:t>
      </w:r>
      <w:r w:rsidRPr="00480854">
        <w:rPr>
          <w:rFonts w:cs="Arial"/>
          <w:szCs w:val="22"/>
        </w:rPr>
        <w:t>?</w:t>
      </w:r>
    </w:p>
    <w:p w14:paraId="6DBBD983" w14:textId="77777777" w:rsidR="007526C4" w:rsidRPr="00480854" w:rsidRDefault="007526C4" w:rsidP="007E01B1">
      <w:pPr>
        <w:rPr>
          <w:rFonts w:cs="Arial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526C4" w:rsidRPr="00480854" w14:paraId="09931E78" w14:textId="77777777" w:rsidTr="00D5394D">
        <w:tc>
          <w:tcPr>
            <w:tcW w:w="9576" w:type="dxa"/>
          </w:tcPr>
          <w:p w14:paraId="5A94627C" w14:textId="77777777" w:rsidR="007526C4" w:rsidRPr="00480854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480854" w14:paraId="076A3E9E" w14:textId="77777777" w:rsidTr="00D5394D">
        <w:tc>
          <w:tcPr>
            <w:tcW w:w="9576" w:type="dxa"/>
          </w:tcPr>
          <w:p w14:paraId="6C0498E3" w14:textId="77777777" w:rsidR="007526C4" w:rsidRPr="00480854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480854" w14:paraId="64C70F29" w14:textId="77777777" w:rsidTr="00D5394D">
        <w:tc>
          <w:tcPr>
            <w:tcW w:w="9576" w:type="dxa"/>
          </w:tcPr>
          <w:p w14:paraId="11F0FA82" w14:textId="77777777" w:rsidR="007526C4" w:rsidRPr="00480854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480854" w14:paraId="0EFAD31A" w14:textId="77777777" w:rsidTr="00D5394D">
        <w:tc>
          <w:tcPr>
            <w:tcW w:w="9576" w:type="dxa"/>
          </w:tcPr>
          <w:p w14:paraId="439D921A" w14:textId="77777777" w:rsidR="007526C4" w:rsidRPr="00480854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6F4C90EF" w14:textId="77777777" w:rsidR="00480854" w:rsidRPr="00480854" w:rsidRDefault="00480854" w:rsidP="00206DEE">
      <w:pPr>
        <w:rPr>
          <w:rFonts w:cs="Arial"/>
          <w:szCs w:val="22"/>
        </w:rPr>
      </w:pPr>
    </w:p>
    <w:sectPr w:rsidR="00480854" w:rsidRPr="00480854" w:rsidSect="001B609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01C07" w14:textId="77777777" w:rsidR="00220CEF" w:rsidRDefault="00220CEF">
      <w:r>
        <w:separator/>
      </w:r>
    </w:p>
  </w:endnote>
  <w:endnote w:type="continuationSeparator" w:id="0">
    <w:p w14:paraId="66A4889E" w14:textId="77777777" w:rsidR="00220CEF" w:rsidRDefault="00220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B33BC" w14:textId="0266ECC2" w:rsidR="00CE47B9" w:rsidRPr="00CE47B9" w:rsidRDefault="00CB521D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Ecosystems</w:t>
    </w:r>
    <w:r w:rsidR="002B171F" w:rsidRPr="00CE47B9">
      <w:rPr>
        <w:i/>
        <w:color w:val="000000" w:themeColor="text1"/>
        <w:sz w:val="16"/>
        <w:szCs w:val="16"/>
      </w:rPr>
      <w:t xml:space="preserve"> </w:t>
    </w:r>
    <w:r>
      <w:rPr>
        <w:i/>
        <w:color w:val="000000" w:themeColor="text1"/>
        <w:sz w:val="16"/>
        <w:szCs w:val="16"/>
      </w:rPr>
      <w:t>Unit, Activity 5.2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F5415D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EC017" w14:textId="77777777" w:rsidR="005F165E" w:rsidRPr="006B6225" w:rsidRDefault="005F165E" w:rsidP="005F165E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7E37067" wp14:editId="2B5BF3A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Ecosystems Unit, Activity 5.2</w:t>
    </w:r>
  </w:p>
  <w:p w14:paraId="3E9C33C2" w14:textId="77777777" w:rsidR="005F165E" w:rsidRPr="006B6225" w:rsidRDefault="005F165E" w:rsidP="005F165E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2019</w:t>
    </w:r>
  </w:p>
  <w:p w14:paraId="12C36AC2" w14:textId="5CDB2F88" w:rsidR="007F4969" w:rsidRPr="005F165E" w:rsidRDefault="005F165E" w:rsidP="005F165E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67080" w14:textId="77777777" w:rsidR="00220CEF" w:rsidRDefault="00220CEF">
      <w:r>
        <w:separator/>
      </w:r>
    </w:p>
  </w:footnote>
  <w:footnote w:type="continuationSeparator" w:id="0">
    <w:p w14:paraId="27A59B6D" w14:textId="77777777" w:rsidR="00220CEF" w:rsidRDefault="00220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2B924FBC" w14:paraId="7889EDD8" w14:textId="77777777" w:rsidTr="2B924FBC">
      <w:tc>
        <w:tcPr>
          <w:tcW w:w="3120" w:type="dxa"/>
        </w:tcPr>
        <w:p w14:paraId="54C1DF07" w14:textId="05228DAB" w:rsidR="2B924FBC" w:rsidRDefault="2B924FBC" w:rsidP="2B924FBC">
          <w:pPr>
            <w:pStyle w:val="Header"/>
            <w:ind w:left="-115"/>
          </w:pPr>
        </w:p>
      </w:tc>
      <w:tc>
        <w:tcPr>
          <w:tcW w:w="3120" w:type="dxa"/>
        </w:tcPr>
        <w:p w14:paraId="4296B952" w14:textId="416411DE" w:rsidR="2B924FBC" w:rsidRDefault="2B924FBC" w:rsidP="2B924FBC">
          <w:pPr>
            <w:pStyle w:val="Header"/>
            <w:jc w:val="center"/>
          </w:pPr>
        </w:p>
      </w:tc>
      <w:tc>
        <w:tcPr>
          <w:tcW w:w="3120" w:type="dxa"/>
        </w:tcPr>
        <w:p w14:paraId="5DC404D7" w14:textId="3FB22292" w:rsidR="2B924FBC" w:rsidRDefault="2B924FBC" w:rsidP="2B924FBC">
          <w:pPr>
            <w:pStyle w:val="Header"/>
            <w:ind w:right="-115"/>
            <w:jc w:val="right"/>
          </w:pPr>
        </w:p>
      </w:tc>
    </w:tr>
  </w:tbl>
  <w:p w14:paraId="356EF20A" w14:textId="6F562095" w:rsidR="2B924FBC" w:rsidRDefault="2B924FBC" w:rsidP="2B924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E384B"/>
    <w:multiLevelType w:val="hybridMultilevel"/>
    <w:tmpl w:val="BB8A12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E129B"/>
    <w:multiLevelType w:val="hybridMultilevel"/>
    <w:tmpl w:val="440028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305ED"/>
    <w:multiLevelType w:val="hybridMultilevel"/>
    <w:tmpl w:val="0BB0CA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2E7714"/>
    <w:multiLevelType w:val="hybridMultilevel"/>
    <w:tmpl w:val="CCFC5700"/>
    <w:lvl w:ilvl="0" w:tplc="E4E0FF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5F6C18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0"/>
  </w:num>
  <w:num w:numId="4">
    <w:abstractNumId w:val="5"/>
  </w:num>
  <w:num w:numId="5">
    <w:abstractNumId w:val="16"/>
  </w:num>
  <w:num w:numId="6">
    <w:abstractNumId w:val="24"/>
  </w:num>
  <w:num w:numId="7">
    <w:abstractNumId w:val="31"/>
  </w:num>
  <w:num w:numId="8">
    <w:abstractNumId w:val="29"/>
  </w:num>
  <w:num w:numId="9">
    <w:abstractNumId w:val="3"/>
  </w:num>
  <w:num w:numId="10">
    <w:abstractNumId w:val="8"/>
  </w:num>
  <w:num w:numId="11">
    <w:abstractNumId w:val="23"/>
  </w:num>
  <w:num w:numId="12">
    <w:abstractNumId w:val="15"/>
  </w:num>
  <w:num w:numId="13">
    <w:abstractNumId w:val="1"/>
  </w:num>
  <w:num w:numId="14">
    <w:abstractNumId w:val="21"/>
  </w:num>
  <w:num w:numId="15">
    <w:abstractNumId w:val="32"/>
  </w:num>
  <w:num w:numId="16">
    <w:abstractNumId w:val="22"/>
  </w:num>
  <w:num w:numId="17">
    <w:abstractNumId w:val="4"/>
  </w:num>
  <w:num w:numId="18">
    <w:abstractNumId w:val="10"/>
  </w:num>
  <w:num w:numId="19">
    <w:abstractNumId w:val="25"/>
  </w:num>
  <w:num w:numId="20">
    <w:abstractNumId w:val="26"/>
  </w:num>
  <w:num w:numId="21">
    <w:abstractNumId w:val="9"/>
  </w:num>
  <w:num w:numId="22">
    <w:abstractNumId w:val="30"/>
  </w:num>
  <w:num w:numId="23">
    <w:abstractNumId w:val="30"/>
  </w:num>
  <w:num w:numId="24">
    <w:abstractNumId w:val="20"/>
  </w:num>
  <w:num w:numId="25">
    <w:abstractNumId w:val="12"/>
  </w:num>
  <w:num w:numId="26">
    <w:abstractNumId w:val="11"/>
  </w:num>
  <w:num w:numId="27">
    <w:abstractNumId w:val="17"/>
  </w:num>
  <w:num w:numId="28">
    <w:abstractNumId w:val="19"/>
  </w:num>
  <w:num w:numId="29">
    <w:abstractNumId w:val="14"/>
  </w:num>
  <w:num w:numId="30">
    <w:abstractNumId w:val="27"/>
  </w:num>
  <w:num w:numId="31">
    <w:abstractNumId w:val="6"/>
  </w:num>
  <w:num w:numId="32">
    <w:abstractNumId w:val="18"/>
  </w:num>
  <w:num w:numId="33">
    <w:abstractNumId w:val="2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206"/>
    <w:rsid w:val="0000605E"/>
    <w:rsid w:val="00016620"/>
    <w:rsid w:val="00064F8F"/>
    <w:rsid w:val="00072838"/>
    <w:rsid w:val="00080F0A"/>
    <w:rsid w:val="00097CFB"/>
    <w:rsid w:val="000A3F4E"/>
    <w:rsid w:val="000A6040"/>
    <w:rsid w:val="000C42BE"/>
    <w:rsid w:val="000D32FF"/>
    <w:rsid w:val="000F2669"/>
    <w:rsid w:val="001227DB"/>
    <w:rsid w:val="0012797B"/>
    <w:rsid w:val="00135C69"/>
    <w:rsid w:val="001401F3"/>
    <w:rsid w:val="0014198C"/>
    <w:rsid w:val="0016032A"/>
    <w:rsid w:val="00166857"/>
    <w:rsid w:val="00183CAD"/>
    <w:rsid w:val="001844AC"/>
    <w:rsid w:val="00184C6A"/>
    <w:rsid w:val="001A63B4"/>
    <w:rsid w:val="001B2FD3"/>
    <w:rsid w:val="001B6091"/>
    <w:rsid w:val="001D30FF"/>
    <w:rsid w:val="001E4D27"/>
    <w:rsid w:val="001F3604"/>
    <w:rsid w:val="00206DEE"/>
    <w:rsid w:val="00215D3A"/>
    <w:rsid w:val="00220CEF"/>
    <w:rsid w:val="0023266B"/>
    <w:rsid w:val="00240728"/>
    <w:rsid w:val="00297E66"/>
    <w:rsid w:val="002A5C2F"/>
    <w:rsid w:val="002B171F"/>
    <w:rsid w:val="002B7278"/>
    <w:rsid w:val="002F5934"/>
    <w:rsid w:val="00303D62"/>
    <w:rsid w:val="00316459"/>
    <w:rsid w:val="0032384A"/>
    <w:rsid w:val="003604FD"/>
    <w:rsid w:val="00363FF8"/>
    <w:rsid w:val="00370968"/>
    <w:rsid w:val="00371E47"/>
    <w:rsid w:val="003B4690"/>
    <w:rsid w:val="003F1602"/>
    <w:rsid w:val="003F4D8B"/>
    <w:rsid w:val="004538B0"/>
    <w:rsid w:val="0045637C"/>
    <w:rsid w:val="00473780"/>
    <w:rsid w:val="00480854"/>
    <w:rsid w:val="0048711D"/>
    <w:rsid w:val="004E6561"/>
    <w:rsid w:val="0053520F"/>
    <w:rsid w:val="00545934"/>
    <w:rsid w:val="00545D34"/>
    <w:rsid w:val="00550FC7"/>
    <w:rsid w:val="00583CE9"/>
    <w:rsid w:val="005B0865"/>
    <w:rsid w:val="005D31FD"/>
    <w:rsid w:val="005E3ECF"/>
    <w:rsid w:val="005F165E"/>
    <w:rsid w:val="005F7CFB"/>
    <w:rsid w:val="0061478D"/>
    <w:rsid w:val="00625206"/>
    <w:rsid w:val="00636C43"/>
    <w:rsid w:val="00637165"/>
    <w:rsid w:val="006603DC"/>
    <w:rsid w:val="00660614"/>
    <w:rsid w:val="00682981"/>
    <w:rsid w:val="00691C32"/>
    <w:rsid w:val="006977CB"/>
    <w:rsid w:val="006C5D98"/>
    <w:rsid w:val="006D3FD2"/>
    <w:rsid w:val="006E19BC"/>
    <w:rsid w:val="006F40FB"/>
    <w:rsid w:val="00715A47"/>
    <w:rsid w:val="00724BD6"/>
    <w:rsid w:val="007422D2"/>
    <w:rsid w:val="007526C4"/>
    <w:rsid w:val="00753653"/>
    <w:rsid w:val="0077102A"/>
    <w:rsid w:val="00782ED8"/>
    <w:rsid w:val="00790720"/>
    <w:rsid w:val="00794365"/>
    <w:rsid w:val="007B1C78"/>
    <w:rsid w:val="007E01B1"/>
    <w:rsid w:val="007F4969"/>
    <w:rsid w:val="007F65AC"/>
    <w:rsid w:val="008423F7"/>
    <w:rsid w:val="00857AA6"/>
    <w:rsid w:val="00861A04"/>
    <w:rsid w:val="00862A64"/>
    <w:rsid w:val="008B2A75"/>
    <w:rsid w:val="008C1BBB"/>
    <w:rsid w:val="008C1C0E"/>
    <w:rsid w:val="008C5369"/>
    <w:rsid w:val="008C6EC6"/>
    <w:rsid w:val="008E016E"/>
    <w:rsid w:val="0094556F"/>
    <w:rsid w:val="009476DC"/>
    <w:rsid w:val="009713FD"/>
    <w:rsid w:val="009753B7"/>
    <w:rsid w:val="009754CD"/>
    <w:rsid w:val="00983032"/>
    <w:rsid w:val="00996A73"/>
    <w:rsid w:val="009C1B6D"/>
    <w:rsid w:val="009E2593"/>
    <w:rsid w:val="00A33CF5"/>
    <w:rsid w:val="00A40110"/>
    <w:rsid w:val="00A76E0E"/>
    <w:rsid w:val="00A77345"/>
    <w:rsid w:val="00A90E1E"/>
    <w:rsid w:val="00AA54BA"/>
    <w:rsid w:val="00AB5EBD"/>
    <w:rsid w:val="00AC2584"/>
    <w:rsid w:val="00B361B0"/>
    <w:rsid w:val="00B40012"/>
    <w:rsid w:val="00B4654B"/>
    <w:rsid w:val="00B51095"/>
    <w:rsid w:val="00B54946"/>
    <w:rsid w:val="00B55CE5"/>
    <w:rsid w:val="00B56E42"/>
    <w:rsid w:val="00B57D71"/>
    <w:rsid w:val="00B733B7"/>
    <w:rsid w:val="00B76097"/>
    <w:rsid w:val="00B83763"/>
    <w:rsid w:val="00BB67BB"/>
    <w:rsid w:val="00BC4D9C"/>
    <w:rsid w:val="00BC5A8F"/>
    <w:rsid w:val="00BD20A9"/>
    <w:rsid w:val="00BD3A23"/>
    <w:rsid w:val="00BD55F5"/>
    <w:rsid w:val="00BE4523"/>
    <w:rsid w:val="00C451A7"/>
    <w:rsid w:val="00C54112"/>
    <w:rsid w:val="00C60927"/>
    <w:rsid w:val="00C9360D"/>
    <w:rsid w:val="00CA47D3"/>
    <w:rsid w:val="00CB521D"/>
    <w:rsid w:val="00CE47B9"/>
    <w:rsid w:val="00D37B81"/>
    <w:rsid w:val="00D4596E"/>
    <w:rsid w:val="00D71491"/>
    <w:rsid w:val="00D779AD"/>
    <w:rsid w:val="00DA19D2"/>
    <w:rsid w:val="00DA1D84"/>
    <w:rsid w:val="00DA51BA"/>
    <w:rsid w:val="00DC5F2F"/>
    <w:rsid w:val="00DD04A3"/>
    <w:rsid w:val="00DE3981"/>
    <w:rsid w:val="00DF7FEC"/>
    <w:rsid w:val="00E03329"/>
    <w:rsid w:val="00E1428F"/>
    <w:rsid w:val="00E2331C"/>
    <w:rsid w:val="00E34921"/>
    <w:rsid w:val="00E608FF"/>
    <w:rsid w:val="00E61F11"/>
    <w:rsid w:val="00E92C69"/>
    <w:rsid w:val="00ED339F"/>
    <w:rsid w:val="00ED7E48"/>
    <w:rsid w:val="00EE60A0"/>
    <w:rsid w:val="00F15E86"/>
    <w:rsid w:val="00F17224"/>
    <w:rsid w:val="00F20C71"/>
    <w:rsid w:val="00F27131"/>
    <w:rsid w:val="00F52BB8"/>
    <w:rsid w:val="00F5415D"/>
    <w:rsid w:val="00F6736E"/>
    <w:rsid w:val="00F76AEE"/>
    <w:rsid w:val="00FD1905"/>
    <w:rsid w:val="00FD2EBF"/>
    <w:rsid w:val="00FF7EFC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6B29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styleId="GridTable4">
    <w:name w:val="Grid Table 4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E86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E86"/>
    <w:rPr>
      <w:rFonts w:ascii="Arial" w:eastAsiaTheme="minorHAnsi" w:hAnsi="Arial" w:cstheme="minorBidi"/>
      <w:b/>
      <w:bCs/>
    </w:rPr>
  </w:style>
  <w:style w:type="paragraph" w:styleId="Revision">
    <w:name w:val="Revision"/>
    <w:hidden/>
    <w:uiPriority w:val="99"/>
    <w:semiHidden/>
    <w:rsid w:val="00F15E86"/>
    <w:rPr>
      <w:rFonts w:ascii="Arial" w:hAnsi="Arial"/>
      <w:sz w:val="22"/>
    </w:rPr>
  </w:style>
  <w:style w:type="paragraph" w:customStyle="1" w:styleId="FreeForm">
    <w:name w:val="Free Form"/>
    <w:autoRedefine/>
    <w:rsid w:val="00F27131"/>
    <w:pPr>
      <w:jc w:val="center"/>
    </w:pPr>
    <w:rPr>
      <w:rFonts w:ascii="Arial" w:eastAsia="ヒラギノ角ゴ Pro W3" w:hAnsi="Arial" w:cs="Arial"/>
      <w:color w:val="00000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5415D"/>
    <w:pPr>
      <w:spacing w:after="0"/>
    </w:pPr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5415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F590328-B1BF-6A47-83C3-D84EC3CA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CTIME_Worksheet_Template.dotx</Template>
  <TotalTime>4</TotalTime>
  <Pages>3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Andy Anderson</cp:lastModifiedBy>
  <cp:revision>5</cp:revision>
  <dcterms:created xsi:type="dcterms:W3CDTF">2018-02-06T21:36:00Z</dcterms:created>
  <dcterms:modified xsi:type="dcterms:W3CDTF">2020-01-02T19:09:00Z</dcterms:modified>
</cp:coreProperties>
</file>